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1 - Abbruch-, Mauer-, Putzarbeiten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